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492" w:rsidRDefault="00767492" w:rsidP="00767492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PREFEITURA MUNICIPAL DE </w:t>
      </w:r>
      <w:r w:rsidR="008C0CC9">
        <w:rPr>
          <w:rFonts w:ascii="Arial" w:hAnsi="Arial" w:cs="Arial"/>
          <w:b/>
          <w:sz w:val="24"/>
          <w:szCs w:val="24"/>
        </w:rPr>
        <w:t>ICONHA/ES</w:t>
      </w:r>
    </w:p>
    <w:p w:rsidR="00767492" w:rsidRDefault="00767492" w:rsidP="00767492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A/C: COMISSÃO PERMANENTE DE LICITAÇÕES</w:t>
      </w:r>
    </w:p>
    <w:p w:rsidR="00767492" w:rsidRDefault="00932227" w:rsidP="00767492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REF.: PREGÃO </w:t>
      </w:r>
      <w:r w:rsidR="000C6E22">
        <w:rPr>
          <w:rFonts w:ascii="Arial" w:hAnsi="Arial" w:cs="Arial"/>
          <w:b/>
          <w:sz w:val="24"/>
          <w:szCs w:val="24"/>
        </w:rPr>
        <w:t>PRESENCIAL</w:t>
      </w:r>
      <w:r>
        <w:rPr>
          <w:rFonts w:ascii="Arial" w:hAnsi="Arial" w:cs="Arial"/>
          <w:b/>
          <w:sz w:val="24"/>
          <w:szCs w:val="24"/>
        </w:rPr>
        <w:t xml:space="preserve"> Nº. </w:t>
      </w:r>
      <w:r w:rsidR="00167548">
        <w:rPr>
          <w:rFonts w:ascii="Arial" w:hAnsi="Arial" w:cs="Arial"/>
          <w:b/>
          <w:sz w:val="24"/>
          <w:szCs w:val="24"/>
        </w:rPr>
        <w:t>022</w:t>
      </w:r>
      <w:r w:rsidR="008C0CC9">
        <w:rPr>
          <w:rFonts w:ascii="Arial" w:hAnsi="Arial" w:cs="Arial"/>
          <w:b/>
          <w:sz w:val="24"/>
          <w:szCs w:val="24"/>
        </w:rPr>
        <w:t>/2022</w:t>
      </w:r>
    </w:p>
    <w:p w:rsidR="00E10DD6" w:rsidRDefault="00E10DD6" w:rsidP="008A0CA7">
      <w:pPr>
        <w:rPr>
          <w:rFonts w:ascii="Arial" w:hAnsi="Arial" w:cs="Arial"/>
          <w:b/>
          <w:sz w:val="24"/>
          <w:szCs w:val="24"/>
        </w:rPr>
      </w:pPr>
    </w:p>
    <w:p w:rsidR="00F90883" w:rsidRDefault="00881E4D" w:rsidP="008A0CA7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  <w:r>
        <w:rPr>
          <w:rFonts w:ascii="Arial" w:hAnsi="Arial" w:cs="Arial"/>
          <w:b/>
          <w:szCs w:val="24"/>
          <w:u w:val="single"/>
          <w:lang w:val="pt-BR"/>
        </w:rPr>
        <w:t>DECLARAÇÃO</w:t>
      </w:r>
    </w:p>
    <w:p w:rsidR="004154F2" w:rsidRPr="00FF21EF" w:rsidRDefault="004154F2" w:rsidP="00FF21E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 xml:space="preserve">A empresa </w:t>
      </w:r>
      <w:r w:rsidR="00432F82">
        <w:rPr>
          <w:rFonts w:ascii="Arial" w:hAnsi="Arial" w:cs="Arial"/>
          <w:b/>
          <w:sz w:val="24"/>
          <w:szCs w:val="24"/>
        </w:rPr>
        <w:t>INTER MASTER COMERCIO</w:t>
      </w:r>
      <w:r w:rsidR="00FF21EF">
        <w:rPr>
          <w:rFonts w:ascii="Arial" w:hAnsi="Arial" w:cs="Arial"/>
          <w:b/>
          <w:sz w:val="24"/>
          <w:szCs w:val="24"/>
        </w:rPr>
        <w:t xml:space="preserve"> E SERVIÇOS</w:t>
      </w:r>
      <w:r w:rsidRPr="00CD7528">
        <w:rPr>
          <w:rFonts w:ascii="Arial" w:hAnsi="Arial" w:cs="Arial"/>
          <w:b/>
          <w:sz w:val="24"/>
          <w:szCs w:val="24"/>
        </w:rPr>
        <w:t>,</w:t>
      </w:r>
      <w:r w:rsidRPr="00CD7528">
        <w:rPr>
          <w:rFonts w:ascii="Arial" w:hAnsi="Arial" w:cs="Arial"/>
          <w:sz w:val="24"/>
          <w:szCs w:val="24"/>
        </w:rPr>
        <w:t xml:space="preserve"> de</w:t>
      </w:r>
      <w:r w:rsidR="000637AE">
        <w:rPr>
          <w:rFonts w:ascii="Arial" w:hAnsi="Arial" w:cs="Arial"/>
          <w:sz w:val="24"/>
          <w:szCs w:val="24"/>
        </w:rPr>
        <w:t xml:space="preserve">vidamente inscrita </w:t>
      </w:r>
      <w:r w:rsidR="00623091">
        <w:rPr>
          <w:rFonts w:ascii="Arial" w:hAnsi="Arial" w:cs="Arial"/>
          <w:sz w:val="24"/>
          <w:szCs w:val="24"/>
        </w:rPr>
        <w:t>no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0637AE" w:rsidRPr="00623091">
        <w:rPr>
          <w:rFonts w:ascii="Arial" w:hAnsi="Arial" w:cs="Arial"/>
          <w:sz w:val="24"/>
          <w:szCs w:val="24"/>
        </w:rPr>
        <w:t>CNPJ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623091" w:rsidRPr="00623091">
        <w:rPr>
          <w:rFonts w:ascii="Arial" w:hAnsi="Arial" w:cs="Arial"/>
          <w:sz w:val="24"/>
          <w:szCs w:val="24"/>
        </w:rPr>
        <w:t>sob o nº</w:t>
      </w:r>
      <w:r w:rsidR="00623091">
        <w:rPr>
          <w:rFonts w:ascii="Arial" w:hAnsi="Arial" w:cs="Arial"/>
          <w:sz w:val="24"/>
          <w:szCs w:val="24"/>
        </w:rPr>
        <w:t>.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432F82">
        <w:rPr>
          <w:rFonts w:ascii="Arial" w:hAnsi="Arial" w:cs="Arial"/>
          <w:b/>
          <w:sz w:val="24"/>
          <w:szCs w:val="24"/>
        </w:rPr>
        <w:t>14.013.647/0001-62</w:t>
      </w:r>
      <w:r w:rsidRPr="00CD7528">
        <w:rPr>
          <w:rFonts w:ascii="Arial" w:hAnsi="Arial" w:cs="Arial"/>
          <w:sz w:val="24"/>
          <w:szCs w:val="24"/>
        </w:rPr>
        <w:t xml:space="preserve">, sediada </w:t>
      </w:r>
      <w:r w:rsidR="00BA0385">
        <w:rPr>
          <w:rFonts w:ascii="Arial" w:hAnsi="Arial" w:cs="Arial"/>
          <w:sz w:val="24"/>
          <w:szCs w:val="24"/>
        </w:rPr>
        <w:t>à</w:t>
      </w:r>
      <w:r w:rsidRPr="00CD7528">
        <w:rPr>
          <w:rFonts w:ascii="Arial" w:hAnsi="Arial" w:cs="Arial"/>
          <w:sz w:val="24"/>
          <w:szCs w:val="24"/>
        </w:rPr>
        <w:t xml:space="preserve"> Av. Paulino Muller, 795 </w:t>
      </w:r>
      <w:r w:rsidR="00143E05">
        <w:rPr>
          <w:rFonts w:ascii="Arial" w:hAnsi="Arial" w:cs="Arial"/>
          <w:sz w:val="24"/>
          <w:szCs w:val="24"/>
        </w:rPr>
        <w:t>–</w:t>
      </w:r>
      <w:r w:rsidRPr="00CD752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2F82">
        <w:rPr>
          <w:rFonts w:ascii="Arial" w:hAnsi="Arial" w:cs="Arial"/>
          <w:sz w:val="24"/>
          <w:szCs w:val="24"/>
        </w:rPr>
        <w:t>Pvmto</w:t>
      </w:r>
      <w:proofErr w:type="spellEnd"/>
      <w:r w:rsidR="00432F82">
        <w:rPr>
          <w:rFonts w:ascii="Arial" w:hAnsi="Arial" w:cs="Arial"/>
          <w:sz w:val="24"/>
          <w:szCs w:val="24"/>
        </w:rPr>
        <w:t>. 2</w:t>
      </w:r>
      <w:r w:rsidRPr="00CD752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D7528">
        <w:rPr>
          <w:rFonts w:ascii="Arial" w:hAnsi="Arial" w:cs="Arial"/>
          <w:sz w:val="24"/>
          <w:szCs w:val="24"/>
        </w:rPr>
        <w:t>Jucutuquara</w:t>
      </w:r>
      <w:proofErr w:type="spellEnd"/>
      <w:r w:rsidRPr="00CD7528">
        <w:rPr>
          <w:rFonts w:ascii="Arial" w:hAnsi="Arial" w:cs="Arial"/>
          <w:sz w:val="24"/>
          <w:szCs w:val="24"/>
        </w:rPr>
        <w:t xml:space="preserve">, </w:t>
      </w:r>
      <w:r w:rsidR="002A3868" w:rsidRPr="00CD7528">
        <w:rPr>
          <w:rFonts w:ascii="Arial" w:hAnsi="Arial" w:cs="Arial"/>
          <w:sz w:val="24"/>
          <w:szCs w:val="24"/>
        </w:rPr>
        <w:t>Vitória/</w:t>
      </w:r>
      <w:r w:rsidRPr="00CD7528">
        <w:rPr>
          <w:rFonts w:ascii="Arial" w:hAnsi="Arial" w:cs="Arial"/>
          <w:sz w:val="24"/>
          <w:szCs w:val="24"/>
        </w:rPr>
        <w:t>ES</w:t>
      </w:r>
      <w:r w:rsidR="00F42949">
        <w:rPr>
          <w:rFonts w:ascii="Arial" w:hAnsi="Arial" w:cs="Arial"/>
          <w:sz w:val="24"/>
          <w:szCs w:val="24"/>
        </w:rPr>
        <w:t xml:space="preserve">, </w:t>
      </w:r>
      <w:r w:rsidRPr="00CD7528">
        <w:rPr>
          <w:rFonts w:ascii="Arial" w:hAnsi="Arial" w:cs="Arial"/>
          <w:sz w:val="24"/>
          <w:szCs w:val="24"/>
        </w:rPr>
        <w:t>C</w:t>
      </w:r>
      <w:r w:rsidR="002A3868" w:rsidRPr="00CD7528">
        <w:rPr>
          <w:rFonts w:ascii="Arial" w:hAnsi="Arial" w:cs="Arial"/>
          <w:sz w:val="24"/>
          <w:szCs w:val="24"/>
        </w:rPr>
        <w:t>EP</w:t>
      </w:r>
      <w:r w:rsidR="00F42949">
        <w:rPr>
          <w:rFonts w:ascii="Arial" w:hAnsi="Arial" w:cs="Arial"/>
          <w:sz w:val="24"/>
          <w:szCs w:val="24"/>
        </w:rPr>
        <w:t xml:space="preserve">: </w:t>
      </w:r>
      <w:r w:rsidRPr="00CD7528">
        <w:rPr>
          <w:rFonts w:ascii="Arial" w:hAnsi="Arial" w:cs="Arial"/>
          <w:sz w:val="24"/>
          <w:szCs w:val="24"/>
        </w:rPr>
        <w:t xml:space="preserve">29040-715, por intermédio </w:t>
      </w:r>
      <w:r w:rsidRPr="00CD7528">
        <w:rPr>
          <w:rFonts w:ascii="Arial" w:hAnsi="Arial" w:cs="Arial"/>
          <w:snapToGrid w:val="0"/>
          <w:sz w:val="24"/>
          <w:szCs w:val="24"/>
        </w:rPr>
        <w:t>de seu representante legal o Sr.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Jhonathan</w:t>
      </w:r>
      <w:proofErr w:type="spellEnd"/>
      <w:r w:rsidR="00A3542E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Araujo</w:t>
      </w:r>
      <w:proofErr w:type="spellEnd"/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de Oliveira, </w:t>
      </w:r>
      <w:r w:rsidRPr="00CD7528">
        <w:rPr>
          <w:rFonts w:ascii="Arial" w:hAnsi="Arial" w:cs="Arial"/>
          <w:snapToGrid w:val="0"/>
          <w:sz w:val="24"/>
          <w:szCs w:val="24"/>
        </w:rPr>
        <w:t>portador da</w:t>
      </w:r>
      <w:r w:rsidR="00975ACA"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Carteira de Identidade nº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3.254.954-SSP/ES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inscrito no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CPF sob o nº.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="009E625D">
        <w:rPr>
          <w:rFonts w:ascii="Arial" w:hAnsi="Arial" w:cs="Arial"/>
          <w:b/>
          <w:snapToGrid w:val="0"/>
          <w:sz w:val="24"/>
          <w:szCs w:val="24"/>
        </w:rPr>
        <w:t>112.657.897-54</w:t>
      </w:r>
      <w:r w:rsidR="009E625D" w:rsidRPr="009E625D">
        <w:rPr>
          <w:rFonts w:ascii="Arial" w:hAnsi="Arial" w:cs="Arial"/>
          <w:snapToGrid w:val="0"/>
          <w:sz w:val="24"/>
          <w:szCs w:val="24"/>
        </w:rPr>
        <w:t>,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="009E625D">
        <w:rPr>
          <w:rFonts w:ascii="Arial" w:hAnsi="Arial" w:cs="Arial"/>
          <w:snapToGrid w:val="0"/>
          <w:sz w:val="24"/>
          <w:szCs w:val="24"/>
        </w:rPr>
        <w:t>declara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 w:rsidR="00975ACA"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sob as penas da lei</w:t>
      </w:r>
      <w:r w:rsidR="00EA783E">
        <w:rPr>
          <w:rFonts w:ascii="Arial" w:hAnsi="Arial" w:cs="Arial"/>
          <w:snapToGrid w:val="0"/>
          <w:sz w:val="24"/>
          <w:szCs w:val="24"/>
        </w:rPr>
        <w:t xml:space="preserve">, </w:t>
      </w:r>
      <w:r w:rsidR="00637384" w:rsidRPr="0057135D">
        <w:rPr>
          <w:rFonts w:ascii="Arial" w:hAnsi="Arial" w:cs="Arial"/>
          <w:sz w:val="24"/>
          <w:szCs w:val="24"/>
        </w:rPr>
        <w:t>principalmente a disposta no art. 7º da lei 10.520/02</w:t>
      </w:r>
      <w:r w:rsidR="00C62079">
        <w:rPr>
          <w:rFonts w:ascii="Arial" w:hAnsi="Arial" w:cs="Arial"/>
          <w:sz w:val="24"/>
          <w:szCs w:val="24"/>
        </w:rPr>
        <w:t xml:space="preserve"> e </w:t>
      </w:r>
      <w:r w:rsidR="00C62079" w:rsidRPr="00C62079">
        <w:rPr>
          <w:rFonts w:ascii="Arial" w:hAnsi="Arial" w:cs="Arial"/>
          <w:sz w:val="24"/>
          <w:szCs w:val="24"/>
        </w:rPr>
        <w:t>o art. 299 do Código Penal Brasileiro</w:t>
      </w:r>
      <w:r w:rsidR="00637384">
        <w:rPr>
          <w:rFonts w:ascii="Arial" w:hAnsi="Arial" w:cs="Arial"/>
          <w:sz w:val="24"/>
          <w:szCs w:val="24"/>
        </w:rPr>
        <w:t xml:space="preserve">, </w:t>
      </w:r>
      <w:r w:rsidR="00EA783E">
        <w:rPr>
          <w:rFonts w:ascii="Arial" w:hAnsi="Arial" w:cs="Arial"/>
          <w:snapToGrid w:val="0"/>
          <w:sz w:val="24"/>
          <w:szCs w:val="24"/>
        </w:rPr>
        <w:t>que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: </w:t>
      </w:r>
    </w:p>
    <w:p w:rsidR="00167548" w:rsidRPr="00167548" w:rsidRDefault="00167548" w:rsidP="0016754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7548">
        <w:rPr>
          <w:rFonts w:ascii="Arial" w:hAnsi="Arial" w:cs="Arial"/>
          <w:sz w:val="24"/>
          <w:szCs w:val="24"/>
        </w:rPr>
        <w:t>Que não foi declarada inidônea por ato do Poder Público;</w:t>
      </w:r>
    </w:p>
    <w:p w:rsidR="00167548" w:rsidRPr="00167548" w:rsidRDefault="00167548" w:rsidP="0016754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7548">
        <w:rPr>
          <w:rFonts w:ascii="Arial" w:hAnsi="Arial" w:cs="Arial"/>
          <w:sz w:val="24"/>
          <w:szCs w:val="24"/>
        </w:rPr>
        <w:t>Que não está impedido de transacionar com o Município de Iconha/ES;</w:t>
      </w:r>
    </w:p>
    <w:p w:rsidR="00167548" w:rsidRPr="00167548" w:rsidRDefault="00167548" w:rsidP="0016754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7548">
        <w:rPr>
          <w:rFonts w:ascii="Arial" w:hAnsi="Arial" w:cs="Arial"/>
          <w:sz w:val="24"/>
          <w:szCs w:val="24"/>
        </w:rPr>
        <w:t>Que não foi apenada com rescisão de contrato, qu</w:t>
      </w:r>
      <w:r>
        <w:rPr>
          <w:rFonts w:ascii="Arial" w:hAnsi="Arial" w:cs="Arial"/>
          <w:sz w:val="24"/>
          <w:szCs w:val="24"/>
        </w:rPr>
        <w:t xml:space="preserve">er por deficiência dos serviços </w:t>
      </w:r>
      <w:r w:rsidRPr="00167548">
        <w:rPr>
          <w:rFonts w:ascii="Arial" w:hAnsi="Arial" w:cs="Arial"/>
          <w:sz w:val="24"/>
          <w:szCs w:val="24"/>
        </w:rPr>
        <w:t>prestados, quer por outro motivo igualmente grave, no transcorrer dos últimos 05</w:t>
      </w:r>
      <w:r>
        <w:rPr>
          <w:rFonts w:ascii="Arial" w:hAnsi="Arial" w:cs="Arial"/>
          <w:sz w:val="24"/>
          <w:szCs w:val="24"/>
        </w:rPr>
        <w:t xml:space="preserve"> </w:t>
      </w:r>
      <w:r w:rsidRPr="00167548">
        <w:rPr>
          <w:rFonts w:ascii="Arial" w:hAnsi="Arial" w:cs="Arial"/>
          <w:sz w:val="24"/>
          <w:szCs w:val="24"/>
        </w:rPr>
        <w:t>(cinco) anos;</w:t>
      </w:r>
    </w:p>
    <w:p w:rsidR="00167548" w:rsidRPr="00167548" w:rsidRDefault="00167548" w:rsidP="0016754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7548">
        <w:rPr>
          <w:rFonts w:ascii="Arial" w:hAnsi="Arial" w:cs="Arial"/>
          <w:sz w:val="24"/>
          <w:szCs w:val="24"/>
        </w:rPr>
        <w:t>Que não incorre nas demais condições impeditiva</w:t>
      </w:r>
      <w:r>
        <w:rPr>
          <w:rFonts w:ascii="Arial" w:hAnsi="Arial" w:cs="Arial"/>
          <w:sz w:val="24"/>
          <w:szCs w:val="24"/>
        </w:rPr>
        <w:t xml:space="preserve">s previstas no artigo 9º da Lei </w:t>
      </w:r>
      <w:r w:rsidRPr="00167548">
        <w:rPr>
          <w:rFonts w:ascii="Arial" w:hAnsi="Arial" w:cs="Arial"/>
          <w:sz w:val="24"/>
          <w:szCs w:val="24"/>
        </w:rPr>
        <w:t>Federal nº 8.666/93;</w:t>
      </w:r>
    </w:p>
    <w:p w:rsidR="00167548" w:rsidRPr="00167548" w:rsidRDefault="00167548" w:rsidP="0016754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7548">
        <w:rPr>
          <w:rFonts w:ascii="Arial" w:hAnsi="Arial" w:cs="Arial"/>
          <w:sz w:val="24"/>
          <w:szCs w:val="24"/>
        </w:rPr>
        <w:t>Declara que em atendimento à norma do inciso XXXIII do artigo</w:t>
      </w:r>
      <w:r>
        <w:rPr>
          <w:rFonts w:ascii="Arial" w:hAnsi="Arial" w:cs="Arial"/>
          <w:sz w:val="24"/>
          <w:szCs w:val="24"/>
        </w:rPr>
        <w:t xml:space="preserve"> 7º da Constituição </w:t>
      </w:r>
      <w:r w:rsidRPr="00167548">
        <w:rPr>
          <w:rFonts w:ascii="Arial" w:hAnsi="Arial" w:cs="Arial"/>
          <w:sz w:val="24"/>
          <w:szCs w:val="24"/>
        </w:rPr>
        <w:t>Federal, com redação dada pela emenda cons</w:t>
      </w:r>
      <w:r>
        <w:rPr>
          <w:rFonts w:ascii="Arial" w:hAnsi="Arial" w:cs="Arial"/>
          <w:sz w:val="24"/>
          <w:szCs w:val="24"/>
        </w:rPr>
        <w:t xml:space="preserve">titucional nº 20/98, que proíbe </w:t>
      </w:r>
      <w:r w:rsidRPr="00167548">
        <w:rPr>
          <w:rFonts w:ascii="Arial" w:hAnsi="Arial" w:cs="Arial"/>
          <w:sz w:val="24"/>
          <w:szCs w:val="24"/>
        </w:rPr>
        <w:t>trabalho noturno, perigoso ou insalubre aos menores de 18 anos e de qualquer</w:t>
      </w:r>
      <w:r>
        <w:rPr>
          <w:rFonts w:ascii="Arial" w:hAnsi="Arial" w:cs="Arial"/>
          <w:sz w:val="24"/>
          <w:szCs w:val="24"/>
        </w:rPr>
        <w:t xml:space="preserve"> </w:t>
      </w:r>
      <w:r w:rsidRPr="00167548">
        <w:rPr>
          <w:rFonts w:ascii="Arial" w:hAnsi="Arial" w:cs="Arial"/>
          <w:sz w:val="24"/>
          <w:szCs w:val="24"/>
        </w:rPr>
        <w:t>trabalho a menores de 16 anos salvo na condição de aprendiz a partir de 14 anos;</w:t>
      </w:r>
      <w:bookmarkStart w:id="0" w:name="_GoBack"/>
      <w:bookmarkEnd w:id="0"/>
    </w:p>
    <w:p w:rsidR="00F90883" w:rsidRDefault="00167548" w:rsidP="0016754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7548">
        <w:rPr>
          <w:rFonts w:ascii="Arial" w:hAnsi="Arial" w:cs="Arial"/>
          <w:sz w:val="24"/>
          <w:szCs w:val="24"/>
        </w:rPr>
        <w:t>Declara expressamente de que o proponente t</w:t>
      </w:r>
      <w:r>
        <w:rPr>
          <w:rFonts w:ascii="Arial" w:hAnsi="Arial" w:cs="Arial"/>
          <w:sz w:val="24"/>
          <w:szCs w:val="24"/>
        </w:rPr>
        <w:t xml:space="preserve">em pleno conhecimento do objeto </w:t>
      </w:r>
      <w:r w:rsidRPr="00167548">
        <w:rPr>
          <w:rFonts w:ascii="Arial" w:hAnsi="Arial" w:cs="Arial"/>
          <w:sz w:val="24"/>
          <w:szCs w:val="24"/>
        </w:rPr>
        <w:t>licitado e anuência das exigências constantes do edital e seus anexos.</w:t>
      </w:r>
    </w:p>
    <w:p w:rsidR="00FB4EBE" w:rsidRDefault="004154F2" w:rsidP="008A0CA7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>Por se</w:t>
      </w:r>
      <w:r w:rsidR="00143E05">
        <w:rPr>
          <w:rFonts w:ascii="Arial" w:hAnsi="Arial" w:cs="Arial"/>
          <w:sz w:val="24"/>
          <w:szCs w:val="24"/>
        </w:rPr>
        <w:t>r expressão da verdade, firma-se a</w:t>
      </w:r>
      <w:r w:rsidRPr="00CD7528">
        <w:rPr>
          <w:rFonts w:ascii="Arial" w:hAnsi="Arial" w:cs="Arial"/>
          <w:sz w:val="24"/>
          <w:szCs w:val="24"/>
        </w:rPr>
        <w:t xml:space="preserve"> presente</w:t>
      </w:r>
      <w:r w:rsidR="00143E05">
        <w:rPr>
          <w:rFonts w:ascii="Arial" w:hAnsi="Arial" w:cs="Arial"/>
          <w:sz w:val="24"/>
          <w:szCs w:val="24"/>
        </w:rPr>
        <w:t xml:space="preserve"> declaração</w:t>
      </w:r>
      <w:r w:rsidRPr="00CD7528">
        <w:rPr>
          <w:rFonts w:ascii="Arial" w:hAnsi="Arial" w:cs="Arial"/>
          <w:sz w:val="24"/>
          <w:szCs w:val="24"/>
        </w:rPr>
        <w:t>.</w:t>
      </w:r>
    </w:p>
    <w:p w:rsidR="004154F2" w:rsidRPr="00CD7528" w:rsidRDefault="00416ED2" w:rsidP="00F530E1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Vitória/ES,</w:t>
      </w:r>
      <w:r w:rsidR="00932227">
        <w:rPr>
          <w:rFonts w:ascii="Arial" w:hAnsi="Arial" w:cs="Arial"/>
          <w:sz w:val="24"/>
          <w:szCs w:val="24"/>
        </w:rPr>
        <w:t xml:space="preserve"> </w:t>
      </w:r>
      <w:r w:rsidR="000D77F1">
        <w:rPr>
          <w:rFonts w:ascii="Arial" w:hAnsi="Arial" w:cs="Arial"/>
          <w:sz w:val="24"/>
          <w:szCs w:val="24"/>
        </w:rPr>
        <w:t>08</w:t>
      </w:r>
      <w:r w:rsidR="008C0CC9">
        <w:rPr>
          <w:rFonts w:ascii="Arial" w:hAnsi="Arial" w:cs="Arial"/>
          <w:sz w:val="24"/>
          <w:szCs w:val="24"/>
        </w:rPr>
        <w:t xml:space="preserve"> de </w:t>
      </w:r>
      <w:r w:rsidR="000D77F1">
        <w:rPr>
          <w:rFonts w:ascii="Arial" w:hAnsi="Arial" w:cs="Arial"/>
          <w:sz w:val="24"/>
          <w:szCs w:val="24"/>
        </w:rPr>
        <w:t>novembro</w:t>
      </w:r>
      <w:r w:rsidR="008C0CC9">
        <w:rPr>
          <w:rFonts w:ascii="Arial" w:hAnsi="Arial" w:cs="Arial"/>
          <w:sz w:val="24"/>
          <w:szCs w:val="24"/>
        </w:rPr>
        <w:t xml:space="preserve"> de 2022.</w:t>
      </w:r>
    </w:p>
    <w:p w:rsidR="0055310A" w:rsidRPr="0055310A" w:rsidRDefault="0055310A" w:rsidP="000C6E22">
      <w:pPr>
        <w:spacing w:line="360" w:lineRule="auto"/>
        <w:rPr>
          <w:rFonts w:ascii="Arial" w:hAnsi="Arial" w:cs="Arial"/>
          <w:sz w:val="24"/>
          <w:szCs w:val="24"/>
        </w:rPr>
      </w:pPr>
    </w:p>
    <w:p w:rsidR="008C0CC9" w:rsidRPr="00CD7528" w:rsidRDefault="008C0CC9" w:rsidP="008C0CC9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JHONATHAN ARAUJO DE OLIVEIRA</w:t>
      </w:r>
    </w:p>
    <w:p w:rsidR="008C0CC9" w:rsidRPr="00CD7528" w:rsidRDefault="008C0CC9" w:rsidP="008C0CC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Pr="00CD7528">
        <w:rPr>
          <w:rFonts w:ascii="Arial" w:hAnsi="Arial" w:cs="Arial"/>
          <w:b/>
          <w:sz w:val="24"/>
          <w:szCs w:val="24"/>
        </w:rPr>
        <w:t>ES</w:t>
      </w:r>
    </w:p>
    <w:p w:rsidR="008C0CC9" w:rsidRPr="00CD7528" w:rsidRDefault="008C0CC9" w:rsidP="008C0CC9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CPF: 112.657.897-54</w:t>
      </w:r>
    </w:p>
    <w:p w:rsidR="008C0CC9" w:rsidRPr="00CD7528" w:rsidRDefault="008C0CC9" w:rsidP="008C0CC9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SÓCIO</w:t>
      </w:r>
    </w:p>
    <w:sectPr w:rsidR="008C0CC9" w:rsidRPr="00CD7528" w:rsidSect="008A0CA7">
      <w:headerReference w:type="default" r:id="rId7"/>
      <w:footerReference w:type="default" r:id="rId8"/>
      <w:pgSz w:w="11906" w:h="16838"/>
      <w:pgMar w:top="2098" w:right="1134" w:bottom="1560" w:left="1701" w:header="709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06D" w:rsidRDefault="0087006D" w:rsidP="00307D16">
      <w:r>
        <w:separator/>
      </w:r>
    </w:p>
  </w:endnote>
  <w:endnote w:type="continuationSeparator" w:id="0">
    <w:p w:rsidR="0087006D" w:rsidRDefault="0087006D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F82" w:rsidRPr="008A0CA7" w:rsidRDefault="00432F82" w:rsidP="00AC2334">
    <w:pPr>
      <w:pStyle w:val="Rodap"/>
      <w:pBdr>
        <w:bottom w:val="single" w:sz="6" w:space="1" w:color="auto"/>
      </w:pBdr>
      <w:rPr>
        <w:sz w:val="2"/>
        <w:szCs w:val="2"/>
      </w:rPr>
    </w:pPr>
  </w:p>
  <w:p w:rsidR="00AC2334" w:rsidRPr="00F8144B" w:rsidRDefault="00AC2334" w:rsidP="00432F82">
    <w:pPr>
      <w:pStyle w:val="Body"/>
      <w:ind w:right="34"/>
      <w:rPr>
        <w:rFonts w:asciiTheme="minorHAnsi" w:hAnsiTheme="minorHAnsi"/>
        <w:sz w:val="16"/>
        <w:szCs w:val="16"/>
        <w:lang w:val="pt-BR"/>
      </w:rPr>
    </w:pPr>
  </w:p>
  <w:p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 xml:space="preserve">Av. Paulino Muller, 795 – </w:t>
    </w:r>
    <w:proofErr w:type="spellStart"/>
    <w:r>
      <w:rPr>
        <w:rFonts w:asciiTheme="minorHAnsi" w:hAnsiTheme="minorHAnsi"/>
        <w:sz w:val="22"/>
        <w:szCs w:val="22"/>
        <w:lang w:val="pt-BR"/>
      </w:rPr>
      <w:t>Pvmto</w:t>
    </w:r>
    <w:proofErr w:type="spellEnd"/>
    <w:r>
      <w:rPr>
        <w:rFonts w:asciiTheme="minorHAnsi" w:hAnsiTheme="minorHAnsi"/>
        <w:sz w:val="22"/>
        <w:szCs w:val="22"/>
        <w:lang w:val="pt-BR"/>
      </w:rPr>
      <w:t>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06D" w:rsidRDefault="0087006D" w:rsidP="00307D16">
      <w:r>
        <w:separator/>
      </w:r>
    </w:p>
  </w:footnote>
  <w:footnote w:type="continuationSeparator" w:id="0">
    <w:p w:rsidR="0087006D" w:rsidRDefault="0087006D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D16" w:rsidRDefault="0087006D">
    <w:pPr>
      <w:pStyle w:val="Cabealho"/>
    </w:pPr>
    <w:r>
      <w:rPr>
        <w:noProof/>
      </w:rPr>
      <w:pict>
        <v:group id="Group 2" o:spid="_x0000_s2050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">
          <v:group id="Group 3" o:spid="_x0000_s2051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<v:shape id="Freeform 5" o:spid="_x0000_s2052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xc7b8A&#10;AADaAAAADwAAAGRycy9kb3ducmV2LnhtbERP3WrCMBS+H/gO4Qi7KZo4xlqrUUQ25tVAtwc4NMem&#10;2pyUJrPd2y8DYZffP996O7pW3KgPjWcNi7kCQVx503Ct4evzbVaACBHZYOuZNPxQgO1m8rDG0viB&#10;j3Q7xVqkEg4larAxdqWUobLkMMx9R5y0s+8dxgT7Wpoeh1TuWvmk1It02HBasNjR3lJ1PX07DRFH&#10;/HhO5PslL7JMXY7LV2W1fpyOuxWISGP8N9/TB6Mhh78r6QbIz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zFztvwAAANoAAAAPAAAAAAAAAAAAAAAAAJgCAABkcnMvZG93bnJl&#10;di54bWxQSwUGAAAAAAQABAD1AAAAhAMAAAAA&#10;" adj="-11796480,,5400" path="m,1651r9704,l9704,,,,,1651xe" fillcolor="#e6e6e6" stroked="f">
              <v:stroke joinstyle="round"/>
              <v:formulas/>
              <v:path arrowok="t" o:connecttype="custom" o:connectlocs="0,2361;9704,2361;9704,710;0,710;0,2361" o:connectangles="0,0,0,0,0" textboxrect="0,0,9704,1650"/>
              <v:textbox style="mso-next-textbox:#Freeform 5">
                <w:txbxContent>
                  <w:p w:rsidR="00AC2334" w:rsidRPr="00C74F4F" w:rsidRDefault="00AC2334" w:rsidP="00AC2334">
                    <w:pPr>
                      <w:pStyle w:val="Body"/>
                      <w:ind w:right="913"/>
                      <w:rPr>
                        <w:rFonts w:asciiTheme="minorHAnsi" w:hAnsiTheme="minorHAnsi"/>
                        <w:sz w:val="10"/>
                        <w:szCs w:val="10"/>
                        <w:lang w:val="pt-BR"/>
                      </w:rPr>
                    </w:pPr>
                  </w:p>
                  <w:p w:rsidR="00AC2334" w:rsidRPr="00F554CC" w:rsidRDefault="00AC2334" w:rsidP="00AC2334">
                    <w:pPr>
                      <w:pStyle w:val="Body"/>
                      <w:ind w:left="4536" w:right="911"/>
                      <w:jc w:val="center"/>
                      <w:rPr>
                        <w:rFonts w:asciiTheme="minorHAnsi" w:hAnsiTheme="minorHAnsi"/>
                        <w:b w:val="0"/>
                        <w:bCs w:val="0"/>
                        <w:sz w:val="22"/>
                        <w:szCs w:val="22"/>
                        <w:lang w:val="pt-BR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 xml:space="preserve">Av. Paulino Muller, 795 – </w:t>
                    </w:r>
                    <w:proofErr w:type="spellStart"/>
                    <w:r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Pvmto</w:t>
                    </w:r>
                    <w:proofErr w:type="spellEnd"/>
                    <w:r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. 2,</w:t>
                    </w:r>
                    <w:r w:rsidRPr="00F554CC">
                      <w:rPr>
                        <w:rFonts w:asciiTheme="minorHAnsi" w:hAnsiTheme="minorHAnsi" w:cs="Arial"/>
                        <w:spacing w:val="-2"/>
                        <w:sz w:val="22"/>
                        <w:szCs w:val="22"/>
                        <w:lang w:val="pt-BR"/>
                      </w:rPr>
                      <w:t xml:space="preserve"> </w:t>
                    </w:r>
                    <w:r w:rsidRPr="00F554CC">
                      <w:rPr>
                        <w:rFonts w:asciiTheme="minorHAnsi" w:hAnsiTheme="minorHAnsi"/>
                        <w:spacing w:val="1"/>
                        <w:sz w:val="22"/>
                        <w:szCs w:val="22"/>
                        <w:lang w:val="pt-BR"/>
                      </w:rPr>
                      <w:t>V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i</w:t>
                    </w:r>
                    <w:r w:rsidRPr="00F554CC">
                      <w:rPr>
                        <w:rFonts w:asciiTheme="minorHAnsi" w:hAnsiTheme="minorHAnsi"/>
                        <w:spacing w:val="-2"/>
                        <w:sz w:val="22"/>
                        <w:szCs w:val="22"/>
                        <w:lang w:val="pt-BR"/>
                      </w:rPr>
                      <w:t>tó</w:t>
                    </w:r>
                    <w:r w:rsidRPr="00F554CC">
                      <w:rPr>
                        <w:rFonts w:asciiTheme="minorHAnsi" w:hAnsiTheme="minorHAnsi"/>
                        <w:spacing w:val="2"/>
                        <w:sz w:val="22"/>
                        <w:szCs w:val="22"/>
                        <w:lang w:val="pt-BR"/>
                      </w:rPr>
                      <w:t>r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ia</w:t>
                    </w:r>
                    <w:r>
                      <w:rPr>
                        <w:rFonts w:asciiTheme="minorHAnsi" w:hAnsiTheme="minorHAnsi"/>
                        <w:spacing w:val="4"/>
                        <w:sz w:val="22"/>
                        <w:szCs w:val="22"/>
                        <w:lang w:val="pt-BR"/>
                      </w:rPr>
                      <w:t>/ES</w:t>
                    </w:r>
                  </w:p>
                  <w:p w:rsidR="00AC2334" w:rsidRPr="00F554CC" w:rsidRDefault="00AC2334" w:rsidP="00AC2334">
                    <w:pPr>
                      <w:pStyle w:val="Body"/>
                      <w:ind w:left="4536" w:right="915"/>
                      <w:jc w:val="center"/>
                      <w:rPr>
                        <w:rFonts w:asciiTheme="minorHAnsi" w:hAnsiTheme="minorHAnsi"/>
                        <w:b w:val="0"/>
                        <w:bCs w:val="0"/>
                        <w:sz w:val="22"/>
                        <w:szCs w:val="22"/>
                      </w:rPr>
                    </w:pPr>
                    <w:r w:rsidRPr="00F554CC">
                      <w:rPr>
                        <w:rFonts w:asciiTheme="minorHAnsi" w:hAnsiTheme="minorHAnsi"/>
                        <w:spacing w:val="1"/>
                        <w:sz w:val="22"/>
                        <w:szCs w:val="22"/>
                      </w:rPr>
                      <w:t>P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AB</w:t>
                    </w:r>
                    <w:r w:rsidRPr="00F554CC">
                      <w:rPr>
                        <w:rFonts w:asciiTheme="minorHAnsi" w:hAnsiTheme="minorHAnsi"/>
                        <w:spacing w:val="1"/>
                        <w:sz w:val="22"/>
                        <w:szCs w:val="22"/>
                      </w:rPr>
                      <w:t>X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:</w:t>
                    </w:r>
                    <w:r w:rsidRPr="00F554CC"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 xml:space="preserve"> (</w:t>
                    </w:r>
                    <w:r w:rsidRPr="00F554CC">
                      <w:rPr>
                        <w:rFonts w:asciiTheme="minorHAnsi" w:hAnsiTheme="minorHAnsi"/>
                        <w:spacing w:val="-1"/>
                        <w:sz w:val="22"/>
                        <w:szCs w:val="22"/>
                      </w:rPr>
                      <w:t>27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)</w:t>
                    </w:r>
                    <w:r w:rsidRPr="00F554CC"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>3314-4710</w:t>
                    </w:r>
                  </w:p>
                  <w:p w:rsidR="00AC2334" w:rsidRDefault="00AC2334" w:rsidP="00AC2334">
                    <w:pPr>
                      <w:pStyle w:val="Body"/>
                      <w:ind w:left="4536" w:right="915"/>
                      <w:jc w:val="center"/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 w:rsidRPr="00F554CC">
                      <w:rPr>
                        <w:rFonts w:asciiTheme="minorHAnsi" w:hAnsiTheme="minorHAnsi"/>
                        <w:spacing w:val="1"/>
                        <w:sz w:val="22"/>
                        <w:szCs w:val="22"/>
                      </w:rPr>
                      <w:t>E</w:t>
                    </w:r>
                    <w:r w:rsidRPr="00F554CC">
                      <w:rPr>
                        <w:rFonts w:asciiTheme="minorHAnsi" w:hAnsiTheme="minorHAnsi"/>
                        <w:spacing w:val="2"/>
                        <w:sz w:val="22"/>
                        <w:szCs w:val="22"/>
                      </w:rPr>
                      <w:t>m</w:t>
                    </w:r>
                    <w:r w:rsidRPr="00F554CC">
                      <w:rPr>
                        <w:rFonts w:asciiTheme="minorHAnsi" w:hAnsiTheme="minorHAnsi"/>
                        <w:spacing w:val="-1"/>
                        <w:sz w:val="22"/>
                        <w:szCs w:val="22"/>
                      </w:rPr>
                      <w:t>a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i</w:t>
                    </w:r>
                    <w:r w:rsidRPr="00F554CC">
                      <w:rPr>
                        <w:rFonts w:asciiTheme="minorHAnsi" w:hAnsiTheme="minorHAnsi"/>
                        <w:spacing w:val="-1"/>
                        <w:sz w:val="22"/>
                        <w:szCs w:val="22"/>
                      </w:rPr>
                      <w:t>l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:</w:t>
                    </w:r>
                    <w:r w:rsidRPr="00F554CC"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>imastercomercio@outlook.com</w:t>
                    </w:r>
                    <w:hyperlink r:id="rId1"/>
                  </w:p>
                  <w:p w:rsidR="00AC2334" w:rsidRPr="00BE6D62" w:rsidRDefault="00AC2334" w:rsidP="00AC2334">
                    <w:pPr>
                      <w:pStyle w:val="Body"/>
                      <w:ind w:left="4536" w:right="915"/>
                      <w:jc w:val="center"/>
                      <w:rPr>
                        <w:rFonts w:asciiTheme="minorHAnsi" w:hAnsiTheme="minorHAnsi"/>
                        <w:b w:val="0"/>
                        <w:bCs w:val="0"/>
                        <w:sz w:val="22"/>
                        <w:szCs w:val="22"/>
                        <w:lang w:val="pt-BR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C</w:t>
                    </w:r>
                    <w:r w:rsidRPr="00BE6D62"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NPJ: 14.013.647/0001-62</w:t>
                    </w:r>
                  </w:p>
                  <w:p w:rsidR="00AC2334" w:rsidRPr="00C74F4F" w:rsidRDefault="00AC2334" w:rsidP="00AC2334">
                    <w:pPr>
                      <w:jc w:val="center"/>
                    </w:pP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2053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tCjWy/AAAA2gAAAA8AAABkcnMvZG93bnJldi54bWxET01rAjEQvRf8D2EEbzVrwVJWo4gieBBL&#10;VxevQzJuFjeTZZNq+u+bQ6HHx/terpPrxIOG0HpWMJsWIIi1Ny03Ci7n/esHiBCRDXaeScEPBViv&#10;Ri9LLI1/8hc9qtiIHMKhRAU2xr6UMmhLDsPU98SZu/nBYcxwaKQZ8JnDXSffiuJdOmw5N1jsaWtJ&#10;36tvp8DN69MuyVO6Vsf5pz/o2mpbKzUZp80CRKQU/8V/7oNRkLfmK/kGyNUv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7Qo1svwAAANoAAAAPAAAAAAAAAAAAAAAAAJ8CAABk&#10;cnMvZG93bnJldi54bWxQSwUGAAAAAAQABAD3AAAAiwMAAAAA&#10;">
              <v:imagedata r:id="rId2" o:title=""/>
            </v:shape>
          </v:group>
          <w10:wrap anchorx="margin" anchory="page"/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54F2"/>
    <w:rsid w:val="00003839"/>
    <w:rsid w:val="00004941"/>
    <w:rsid w:val="00012D61"/>
    <w:rsid w:val="00014B60"/>
    <w:rsid w:val="000162CE"/>
    <w:rsid w:val="0002009D"/>
    <w:rsid w:val="00033D5C"/>
    <w:rsid w:val="00036009"/>
    <w:rsid w:val="0003673A"/>
    <w:rsid w:val="000421BE"/>
    <w:rsid w:val="0005097E"/>
    <w:rsid w:val="0005286A"/>
    <w:rsid w:val="000567EF"/>
    <w:rsid w:val="00057E9E"/>
    <w:rsid w:val="000637AE"/>
    <w:rsid w:val="000757E3"/>
    <w:rsid w:val="000776BB"/>
    <w:rsid w:val="00084B76"/>
    <w:rsid w:val="0008764F"/>
    <w:rsid w:val="000A1158"/>
    <w:rsid w:val="000A3131"/>
    <w:rsid w:val="000A573A"/>
    <w:rsid w:val="000A6CA1"/>
    <w:rsid w:val="000A790F"/>
    <w:rsid w:val="000B25BA"/>
    <w:rsid w:val="000C030F"/>
    <w:rsid w:val="000C0B50"/>
    <w:rsid w:val="000C5359"/>
    <w:rsid w:val="000C6E22"/>
    <w:rsid w:val="000D2357"/>
    <w:rsid w:val="000D4377"/>
    <w:rsid w:val="000D77F1"/>
    <w:rsid w:val="000E1C70"/>
    <w:rsid w:val="000E212B"/>
    <w:rsid w:val="000F46C2"/>
    <w:rsid w:val="000F70F5"/>
    <w:rsid w:val="001006FA"/>
    <w:rsid w:val="00100FA6"/>
    <w:rsid w:val="00102461"/>
    <w:rsid w:val="001057A4"/>
    <w:rsid w:val="00110E36"/>
    <w:rsid w:val="001120FE"/>
    <w:rsid w:val="00115FAF"/>
    <w:rsid w:val="001244FC"/>
    <w:rsid w:val="00124F13"/>
    <w:rsid w:val="00131970"/>
    <w:rsid w:val="001328F4"/>
    <w:rsid w:val="00140A96"/>
    <w:rsid w:val="00143E05"/>
    <w:rsid w:val="0014743F"/>
    <w:rsid w:val="00160383"/>
    <w:rsid w:val="001607FA"/>
    <w:rsid w:val="00161315"/>
    <w:rsid w:val="00163C3E"/>
    <w:rsid w:val="00167548"/>
    <w:rsid w:val="00175243"/>
    <w:rsid w:val="00191470"/>
    <w:rsid w:val="0019583A"/>
    <w:rsid w:val="001A538B"/>
    <w:rsid w:val="001B1549"/>
    <w:rsid w:val="001B1902"/>
    <w:rsid w:val="001B3A35"/>
    <w:rsid w:val="001C15AB"/>
    <w:rsid w:val="001C6A23"/>
    <w:rsid w:val="001C6D27"/>
    <w:rsid w:val="001D15FB"/>
    <w:rsid w:val="001E3118"/>
    <w:rsid w:val="001F43CE"/>
    <w:rsid w:val="00200CDA"/>
    <w:rsid w:val="00211B51"/>
    <w:rsid w:val="00212250"/>
    <w:rsid w:val="002166BB"/>
    <w:rsid w:val="00221777"/>
    <w:rsid w:val="0023050C"/>
    <w:rsid w:val="0023340C"/>
    <w:rsid w:val="00235D26"/>
    <w:rsid w:val="00236AF0"/>
    <w:rsid w:val="00237447"/>
    <w:rsid w:val="002423C4"/>
    <w:rsid w:val="00242D89"/>
    <w:rsid w:val="0024525D"/>
    <w:rsid w:val="002529DD"/>
    <w:rsid w:val="00252C09"/>
    <w:rsid w:val="002667CA"/>
    <w:rsid w:val="00273D0D"/>
    <w:rsid w:val="00275FBD"/>
    <w:rsid w:val="0027650E"/>
    <w:rsid w:val="00281DC5"/>
    <w:rsid w:val="00282657"/>
    <w:rsid w:val="00285F54"/>
    <w:rsid w:val="00294E34"/>
    <w:rsid w:val="00294E4B"/>
    <w:rsid w:val="00295DA6"/>
    <w:rsid w:val="002A3868"/>
    <w:rsid w:val="002B164B"/>
    <w:rsid w:val="002B1E2F"/>
    <w:rsid w:val="002B607D"/>
    <w:rsid w:val="002B7199"/>
    <w:rsid w:val="002C4C97"/>
    <w:rsid w:val="002C7B55"/>
    <w:rsid w:val="002D6BC2"/>
    <w:rsid w:val="002E4E31"/>
    <w:rsid w:val="002F0C49"/>
    <w:rsid w:val="002F1098"/>
    <w:rsid w:val="002F214C"/>
    <w:rsid w:val="002F6347"/>
    <w:rsid w:val="00307D16"/>
    <w:rsid w:val="00307D91"/>
    <w:rsid w:val="003110BA"/>
    <w:rsid w:val="00311FEC"/>
    <w:rsid w:val="00314E75"/>
    <w:rsid w:val="00315278"/>
    <w:rsid w:val="0032037E"/>
    <w:rsid w:val="003221CF"/>
    <w:rsid w:val="00323DA5"/>
    <w:rsid w:val="0033212B"/>
    <w:rsid w:val="003359F4"/>
    <w:rsid w:val="00344BC2"/>
    <w:rsid w:val="00347AD3"/>
    <w:rsid w:val="00350AEF"/>
    <w:rsid w:val="00363D08"/>
    <w:rsid w:val="00364529"/>
    <w:rsid w:val="003710D9"/>
    <w:rsid w:val="00372819"/>
    <w:rsid w:val="0037498C"/>
    <w:rsid w:val="00374ABB"/>
    <w:rsid w:val="0037600F"/>
    <w:rsid w:val="00387CA8"/>
    <w:rsid w:val="00392B92"/>
    <w:rsid w:val="00393BC0"/>
    <w:rsid w:val="003A0338"/>
    <w:rsid w:val="003A169B"/>
    <w:rsid w:val="003A6733"/>
    <w:rsid w:val="003C4122"/>
    <w:rsid w:val="003C5766"/>
    <w:rsid w:val="003C5EAC"/>
    <w:rsid w:val="003C777B"/>
    <w:rsid w:val="003D27A3"/>
    <w:rsid w:val="003F2A82"/>
    <w:rsid w:val="003F2B64"/>
    <w:rsid w:val="003F6109"/>
    <w:rsid w:val="003F62D5"/>
    <w:rsid w:val="00405872"/>
    <w:rsid w:val="004070C1"/>
    <w:rsid w:val="004075F5"/>
    <w:rsid w:val="00414F74"/>
    <w:rsid w:val="004154F2"/>
    <w:rsid w:val="00416ED2"/>
    <w:rsid w:val="00417231"/>
    <w:rsid w:val="00422F6E"/>
    <w:rsid w:val="00432F82"/>
    <w:rsid w:val="00433ADC"/>
    <w:rsid w:val="00436351"/>
    <w:rsid w:val="00436AC9"/>
    <w:rsid w:val="004428AB"/>
    <w:rsid w:val="00454C12"/>
    <w:rsid w:val="00462EE7"/>
    <w:rsid w:val="004650A8"/>
    <w:rsid w:val="0046634D"/>
    <w:rsid w:val="00474675"/>
    <w:rsid w:val="0048262B"/>
    <w:rsid w:val="00485342"/>
    <w:rsid w:val="00487FC7"/>
    <w:rsid w:val="00490ACB"/>
    <w:rsid w:val="00491A19"/>
    <w:rsid w:val="00494D66"/>
    <w:rsid w:val="004955EB"/>
    <w:rsid w:val="00497E51"/>
    <w:rsid w:val="004A3122"/>
    <w:rsid w:val="004A42C9"/>
    <w:rsid w:val="004A7873"/>
    <w:rsid w:val="004B4DE9"/>
    <w:rsid w:val="004B4EFE"/>
    <w:rsid w:val="004B5A15"/>
    <w:rsid w:val="004D01BA"/>
    <w:rsid w:val="004D1BA7"/>
    <w:rsid w:val="004E0491"/>
    <w:rsid w:val="004E174D"/>
    <w:rsid w:val="004E2320"/>
    <w:rsid w:val="004E5BD5"/>
    <w:rsid w:val="004F0702"/>
    <w:rsid w:val="004F1272"/>
    <w:rsid w:val="004F16A1"/>
    <w:rsid w:val="004F4AA3"/>
    <w:rsid w:val="004F5C7D"/>
    <w:rsid w:val="005036E3"/>
    <w:rsid w:val="005053B8"/>
    <w:rsid w:val="00511C82"/>
    <w:rsid w:val="00513386"/>
    <w:rsid w:val="0051483D"/>
    <w:rsid w:val="00515C2D"/>
    <w:rsid w:val="00526ED7"/>
    <w:rsid w:val="0052779A"/>
    <w:rsid w:val="00531306"/>
    <w:rsid w:val="005315D2"/>
    <w:rsid w:val="00536B35"/>
    <w:rsid w:val="0054733C"/>
    <w:rsid w:val="00550F2E"/>
    <w:rsid w:val="005514ED"/>
    <w:rsid w:val="0055310A"/>
    <w:rsid w:val="00563E41"/>
    <w:rsid w:val="005649E7"/>
    <w:rsid w:val="005728FB"/>
    <w:rsid w:val="00574B30"/>
    <w:rsid w:val="0058484E"/>
    <w:rsid w:val="00584D29"/>
    <w:rsid w:val="00585F77"/>
    <w:rsid w:val="00587FA8"/>
    <w:rsid w:val="005912DE"/>
    <w:rsid w:val="00596C33"/>
    <w:rsid w:val="005A3FB3"/>
    <w:rsid w:val="005A4639"/>
    <w:rsid w:val="005A7312"/>
    <w:rsid w:val="005B23A3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2F79"/>
    <w:rsid w:val="005E3A66"/>
    <w:rsid w:val="005F021F"/>
    <w:rsid w:val="005F14D7"/>
    <w:rsid w:val="00600057"/>
    <w:rsid w:val="00610CD6"/>
    <w:rsid w:val="0061128A"/>
    <w:rsid w:val="00614F92"/>
    <w:rsid w:val="00622F22"/>
    <w:rsid w:val="00623091"/>
    <w:rsid w:val="00627038"/>
    <w:rsid w:val="00637384"/>
    <w:rsid w:val="006373AF"/>
    <w:rsid w:val="00640F48"/>
    <w:rsid w:val="0064187F"/>
    <w:rsid w:val="006519BF"/>
    <w:rsid w:val="00660160"/>
    <w:rsid w:val="006679FE"/>
    <w:rsid w:val="00667A92"/>
    <w:rsid w:val="00670509"/>
    <w:rsid w:val="00674A60"/>
    <w:rsid w:val="00676AC4"/>
    <w:rsid w:val="006779B1"/>
    <w:rsid w:val="0068490F"/>
    <w:rsid w:val="00684E7D"/>
    <w:rsid w:val="00686ADD"/>
    <w:rsid w:val="00687A86"/>
    <w:rsid w:val="00690205"/>
    <w:rsid w:val="00692CDA"/>
    <w:rsid w:val="006B25B1"/>
    <w:rsid w:val="006B77A8"/>
    <w:rsid w:val="006C236B"/>
    <w:rsid w:val="006C47BC"/>
    <w:rsid w:val="006D0481"/>
    <w:rsid w:val="006D0DEC"/>
    <w:rsid w:val="006D2FB5"/>
    <w:rsid w:val="006D3695"/>
    <w:rsid w:val="006E03A8"/>
    <w:rsid w:val="006E125D"/>
    <w:rsid w:val="006E1840"/>
    <w:rsid w:val="006E4DA7"/>
    <w:rsid w:val="006F63C1"/>
    <w:rsid w:val="006F79A2"/>
    <w:rsid w:val="0070329E"/>
    <w:rsid w:val="00705B67"/>
    <w:rsid w:val="00706B94"/>
    <w:rsid w:val="0072196D"/>
    <w:rsid w:val="00722606"/>
    <w:rsid w:val="00724A94"/>
    <w:rsid w:val="00724C2E"/>
    <w:rsid w:val="00730560"/>
    <w:rsid w:val="00734A02"/>
    <w:rsid w:val="00745CDE"/>
    <w:rsid w:val="0075542A"/>
    <w:rsid w:val="00757D7B"/>
    <w:rsid w:val="007617FB"/>
    <w:rsid w:val="00767492"/>
    <w:rsid w:val="007823A1"/>
    <w:rsid w:val="00782934"/>
    <w:rsid w:val="007855DF"/>
    <w:rsid w:val="007876F7"/>
    <w:rsid w:val="00787B2F"/>
    <w:rsid w:val="00792812"/>
    <w:rsid w:val="00793335"/>
    <w:rsid w:val="007975AC"/>
    <w:rsid w:val="007A1337"/>
    <w:rsid w:val="007A1D06"/>
    <w:rsid w:val="007A3F6B"/>
    <w:rsid w:val="007A6C57"/>
    <w:rsid w:val="007B74E9"/>
    <w:rsid w:val="007C75BD"/>
    <w:rsid w:val="007C7F47"/>
    <w:rsid w:val="007D2660"/>
    <w:rsid w:val="007E13F6"/>
    <w:rsid w:val="007E2AAC"/>
    <w:rsid w:val="007E37C7"/>
    <w:rsid w:val="007E425B"/>
    <w:rsid w:val="007F6CE4"/>
    <w:rsid w:val="008048C5"/>
    <w:rsid w:val="0081552A"/>
    <w:rsid w:val="008161B5"/>
    <w:rsid w:val="008203DB"/>
    <w:rsid w:val="00824BFA"/>
    <w:rsid w:val="00824C14"/>
    <w:rsid w:val="00835607"/>
    <w:rsid w:val="00836C1B"/>
    <w:rsid w:val="00840A5A"/>
    <w:rsid w:val="00844D5D"/>
    <w:rsid w:val="00850BE3"/>
    <w:rsid w:val="00853CF3"/>
    <w:rsid w:val="00856C8E"/>
    <w:rsid w:val="00864111"/>
    <w:rsid w:val="00866E9B"/>
    <w:rsid w:val="0087006D"/>
    <w:rsid w:val="008729CA"/>
    <w:rsid w:val="00875374"/>
    <w:rsid w:val="00877B25"/>
    <w:rsid w:val="00881E4D"/>
    <w:rsid w:val="00884B46"/>
    <w:rsid w:val="008A0CA7"/>
    <w:rsid w:val="008A51C3"/>
    <w:rsid w:val="008A57B7"/>
    <w:rsid w:val="008B075D"/>
    <w:rsid w:val="008B4F01"/>
    <w:rsid w:val="008B60BB"/>
    <w:rsid w:val="008C0CC9"/>
    <w:rsid w:val="008C3C2E"/>
    <w:rsid w:val="008C7F1B"/>
    <w:rsid w:val="008D060D"/>
    <w:rsid w:val="008D2251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227"/>
    <w:rsid w:val="00932B3C"/>
    <w:rsid w:val="00935C00"/>
    <w:rsid w:val="00950083"/>
    <w:rsid w:val="00955BC7"/>
    <w:rsid w:val="00965749"/>
    <w:rsid w:val="00967162"/>
    <w:rsid w:val="00971FAE"/>
    <w:rsid w:val="00975ACA"/>
    <w:rsid w:val="00981196"/>
    <w:rsid w:val="00982CAC"/>
    <w:rsid w:val="0098601C"/>
    <w:rsid w:val="00987260"/>
    <w:rsid w:val="009900D8"/>
    <w:rsid w:val="00991F05"/>
    <w:rsid w:val="009922C7"/>
    <w:rsid w:val="009952F6"/>
    <w:rsid w:val="00996E00"/>
    <w:rsid w:val="009A4911"/>
    <w:rsid w:val="009A6FCE"/>
    <w:rsid w:val="009B217B"/>
    <w:rsid w:val="009B39D5"/>
    <w:rsid w:val="009B3ECB"/>
    <w:rsid w:val="009B7AB2"/>
    <w:rsid w:val="009C1B1A"/>
    <w:rsid w:val="009C53FF"/>
    <w:rsid w:val="009C6E4C"/>
    <w:rsid w:val="009D1E57"/>
    <w:rsid w:val="009D73E6"/>
    <w:rsid w:val="009E1482"/>
    <w:rsid w:val="009E48AB"/>
    <w:rsid w:val="009E625D"/>
    <w:rsid w:val="009E7BFA"/>
    <w:rsid w:val="00A00EAB"/>
    <w:rsid w:val="00A0433A"/>
    <w:rsid w:val="00A10724"/>
    <w:rsid w:val="00A15578"/>
    <w:rsid w:val="00A17258"/>
    <w:rsid w:val="00A3075D"/>
    <w:rsid w:val="00A3542E"/>
    <w:rsid w:val="00A439ED"/>
    <w:rsid w:val="00A4438D"/>
    <w:rsid w:val="00A46BE1"/>
    <w:rsid w:val="00A56328"/>
    <w:rsid w:val="00A60D16"/>
    <w:rsid w:val="00A62275"/>
    <w:rsid w:val="00A6787F"/>
    <w:rsid w:val="00A71905"/>
    <w:rsid w:val="00A71B96"/>
    <w:rsid w:val="00A76558"/>
    <w:rsid w:val="00A81CDB"/>
    <w:rsid w:val="00A876B5"/>
    <w:rsid w:val="00A87ECC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4B67"/>
    <w:rsid w:val="00AD6DE7"/>
    <w:rsid w:val="00AE31BE"/>
    <w:rsid w:val="00AE41ED"/>
    <w:rsid w:val="00AF05FD"/>
    <w:rsid w:val="00B06C9B"/>
    <w:rsid w:val="00B07187"/>
    <w:rsid w:val="00B13A7B"/>
    <w:rsid w:val="00B15D07"/>
    <w:rsid w:val="00B20A51"/>
    <w:rsid w:val="00B227F1"/>
    <w:rsid w:val="00B27B3D"/>
    <w:rsid w:val="00B30ED5"/>
    <w:rsid w:val="00B446E6"/>
    <w:rsid w:val="00B452B8"/>
    <w:rsid w:val="00B61F38"/>
    <w:rsid w:val="00B64666"/>
    <w:rsid w:val="00B649FF"/>
    <w:rsid w:val="00B71815"/>
    <w:rsid w:val="00B73D32"/>
    <w:rsid w:val="00B82C42"/>
    <w:rsid w:val="00B85A56"/>
    <w:rsid w:val="00B93462"/>
    <w:rsid w:val="00B947ED"/>
    <w:rsid w:val="00BA0385"/>
    <w:rsid w:val="00BA34A8"/>
    <w:rsid w:val="00BB1EAF"/>
    <w:rsid w:val="00BB4FD0"/>
    <w:rsid w:val="00BC2E6F"/>
    <w:rsid w:val="00BC5ADD"/>
    <w:rsid w:val="00BD22A6"/>
    <w:rsid w:val="00BE02A9"/>
    <w:rsid w:val="00BE11C9"/>
    <w:rsid w:val="00BE6027"/>
    <w:rsid w:val="00BE711C"/>
    <w:rsid w:val="00BF1D50"/>
    <w:rsid w:val="00BF5FB6"/>
    <w:rsid w:val="00C01CC4"/>
    <w:rsid w:val="00C11D43"/>
    <w:rsid w:val="00C17B98"/>
    <w:rsid w:val="00C25832"/>
    <w:rsid w:val="00C27711"/>
    <w:rsid w:val="00C30B3D"/>
    <w:rsid w:val="00C310A2"/>
    <w:rsid w:val="00C31D97"/>
    <w:rsid w:val="00C347BC"/>
    <w:rsid w:val="00C36983"/>
    <w:rsid w:val="00C454E0"/>
    <w:rsid w:val="00C51AFC"/>
    <w:rsid w:val="00C62079"/>
    <w:rsid w:val="00C62DFC"/>
    <w:rsid w:val="00C6328F"/>
    <w:rsid w:val="00C651DA"/>
    <w:rsid w:val="00C67805"/>
    <w:rsid w:val="00C71506"/>
    <w:rsid w:val="00C74822"/>
    <w:rsid w:val="00C83935"/>
    <w:rsid w:val="00CA19FF"/>
    <w:rsid w:val="00CA2F3C"/>
    <w:rsid w:val="00CA4D0F"/>
    <w:rsid w:val="00CA5E38"/>
    <w:rsid w:val="00CA743F"/>
    <w:rsid w:val="00CB426A"/>
    <w:rsid w:val="00CB74AC"/>
    <w:rsid w:val="00CC4D9B"/>
    <w:rsid w:val="00CC73C3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B12"/>
    <w:rsid w:val="00D06377"/>
    <w:rsid w:val="00D067B0"/>
    <w:rsid w:val="00D11C11"/>
    <w:rsid w:val="00D167B5"/>
    <w:rsid w:val="00D20729"/>
    <w:rsid w:val="00D33D41"/>
    <w:rsid w:val="00D34579"/>
    <w:rsid w:val="00D37848"/>
    <w:rsid w:val="00D41489"/>
    <w:rsid w:val="00D47454"/>
    <w:rsid w:val="00D47CA2"/>
    <w:rsid w:val="00D52F99"/>
    <w:rsid w:val="00D575C1"/>
    <w:rsid w:val="00D57F1A"/>
    <w:rsid w:val="00D62037"/>
    <w:rsid w:val="00D627E6"/>
    <w:rsid w:val="00D83797"/>
    <w:rsid w:val="00D85403"/>
    <w:rsid w:val="00D93DB8"/>
    <w:rsid w:val="00D95E2C"/>
    <w:rsid w:val="00D95F8D"/>
    <w:rsid w:val="00DA0D9F"/>
    <w:rsid w:val="00DA1FDD"/>
    <w:rsid w:val="00DA27C5"/>
    <w:rsid w:val="00DA2F0F"/>
    <w:rsid w:val="00DA3FB3"/>
    <w:rsid w:val="00DB408D"/>
    <w:rsid w:val="00DC27D9"/>
    <w:rsid w:val="00DC3014"/>
    <w:rsid w:val="00DC543D"/>
    <w:rsid w:val="00DD0E6C"/>
    <w:rsid w:val="00DD21C9"/>
    <w:rsid w:val="00DD63F3"/>
    <w:rsid w:val="00DE4111"/>
    <w:rsid w:val="00DF244E"/>
    <w:rsid w:val="00DF46D7"/>
    <w:rsid w:val="00DF538B"/>
    <w:rsid w:val="00E04877"/>
    <w:rsid w:val="00E10DD6"/>
    <w:rsid w:val="00E135A6"/>
    <w:rsid w:val="00E16768"/>
    <w:rsid w:val="00E177FD"/>
    <w:rsid w:val="00E2577E"/>
    <w:rsid w:val="00E27D5A"/>
    <w:rsid w:val="00E33703"/>
    <w:rsid w:val="00E345A4"/>
    <w:rsid w:val="00E37086"/>
    <w:rsid w:val="00E509CD"/>
    <w:rsid w:val="00E56481"/>
    <w:rsid w:val="00E602A8"/>
    <w:rsid w:val="00E625D7"/>
    <w:rsid w:val="00E674AB"/>
    <w:rsid w:val="00E6784C"/>
    <w:rsid w:val="00E737A9"/>
    <w:rsid w:val="00E7531B"/>
    <w:rsid w:val="00E7740A"/>
    <w:rsid w:val="00E778AA"/>
    <w:rsid w:val="00E830B0"/>
    <w:rsid w:val="00E87763"/>
    <w:rsid w:val="00E95C38"/>
    <w:rsid w:val="00E9771E"/>
    <w:rsid w:val="00EA783E"/>
    <w:rsid w:val="00EA7C8D"/>
    <w:rsid w:val="00EC4AB6"/>
    <w:rsid w:val="00EC4FD9"/>
    <w:rsid w:val="00EC5219"/>
    <w:rsid w:val="00EC5F50"/>
    <w:rsid w:val="00ED2780"/>
    <w:rsid w:val="00ED5954"/>
    <w:rsid w:val="00ED5F81"/>
    <w:rsid w:val="00EE508B"/>
    <w:rsid w:val="00EE6FCF"/>
    <w:rsid w:val="00EF1B9D"/>
    <w:rsid w:val="00EF679E"/>
    <w:rsid w:val="00F01CDA"/>
    <w:rsid w:val="00F060BE"/>
    <w:rsid w:val="00F10593"/>
    <w:rsid w:val="00F12FD4"/>
    <w:rsid w:val="00F245BB"/>
    <w:rsid w:val="00F267C7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52DE"/>
    <w:rsid w:val="00F63D3D"/>
    <w:rsid w:val="00F70C55"/>
    <w:rsid w:val="00F71812"/>
    <w:rsid w:val="00F720A0"/>
    <w:rsid w:val="00F73528"/>
    <w:rsid w:val="00F7447D"/>
    <w:rsid w:val="00F8111E"/>
    <w:rsid w:val="00F8551D"/>
    <w:rsid w:val="00F9083F"/>
    <w:rsid w:val="00F90883"/>
    <w:rsid w:val="00FA27B0"/>
    <w:rsid w:val="00FA6A7B"/>
    <w:rsid w:val="00FB1078"/>
    <w:rsid w:val="00FB47BA"/>
    <w:rsid w:val="00FB4EBE"/>
    <w:rsid w:val="00FC0220"/>
    <w:rsid w:val="00FC42D2"/>
    <w:rsid w:val="00FC5127"/>
    <w:rsid w:val="00FC52DB"/>
    <w:rsid w:val="00FC65DA"/>
    <w:rsid w:val="00FE21C8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489</TotalTime>
  <Pages>1</Pages>
  <Words>258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Genes</dc:creator>
  <cp:lastModifiedBy>agnes.vix@hotmail.com</cp:lastModifiedBy>
  <cp:revision>338</cp:revision>
  <cp:lastPrinted>2022-08-23T22:24:00Z</cp:lastPrinted>
  <dcterms:created xsi:type="dcterms:W3CDTF">2021-01-19T20:59:00Z</dcterms:created>
  <dcterms:modified xsi:type="dcterms:W3CDTF">2022-11-04T21:06:00Z</dcterms:modified>
</cp:coreProperties>
</file>